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4504" w:rsidRDefault="00AE4504" w:rsidP="00AE4504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bookmarkStart w:id="0" w:name="_GoBack"/>
      <w:r>
        <w:rPr>
          <w:rStyle w:val="Hyperlink"/>
          <w:rFonts w:ascii="Times New Roman" w:hAnsi="Times New Roman" w:cs="Times New Roman"/>
          <w:color w:val="auto"/>
          <w:sz w:val="24"/>
          <w:szCs w:val="24"/>
        </w:rPr>
        <w:t>John WESTBY</w:t>
      </w: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    </w:t>
      </w:r>
      <w:proofErr w:type="gramStart"/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   (</w:t>
      </w:r>
      <w:proofErr w:type="gramEnd"/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fl.1450)</w:t>
      </w:r>
    </w:p>
    <w:bookmarkEnd w:id="0"/>
    <w:p w:rsidR="00AE4504" w:rsidRDefault="00AE4504" w:rsidP="00AE4504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of Whitley, West Riding of Yorkshire.</w:t>
      </w:r>
    </w:p>
    <w:p w:rsidR="00AE4504" w:rsidRDefault="00AE4504" w:rsidP="00AE4504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</w:p>
    <w:p w:rsidR="00AE4504" w:rsidRDefault="00AE4504" w:rsidP="00AE4504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</w:p>
    <w:p w:rsidR="00AE4504" w:rsidRDefault="00AE4504" w:rsidP="00AE4504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  <w:t>1450</w:t>
      </w: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  <w:t xml:space="preserve">John </w:t>
      </w:r>
      <w:proofErr w:type="spellStart"/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Ousthorp</w:t>
      </w:r>
      <w:proofErr w:type="spellEnd"/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, Abbot of Selby(q.v.), brought a plaint of debt against him</w:t>
      </w:r>
    </w:p>
    <w:p w:rsidR="00AE4504" w:rsidRDefault="00AE4504" w:rsidP="00AE4504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</w: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  <w:t xml:space="preserve">and John </w:t>
      </w:r>
      <w:proofErr w:type="spellStart"/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Colynson</w:t>
      </w:r>
      <w:proofErr w:type="spellEnd"/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 of </w:t>
      </w:r>
      <w:proofErr w:type="spellStart"/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Acaster</w:t>
      </w:r>
      <w:proofErr w:type="spellEnd"/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 Selby(q.v.). </w:t>
      </w:r>
    </w:p>
    <w:p w:rsidR="00AE4504" w:rsidRDefault="00AE4504" w:rsidP="00AE4504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</w: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</w:r>
      <w:r w:rsidRPr="00F26C43">
        <w:rPr>
          <w:rFonts w:ascii="Times New Roman" w:hAnsi="Times New Roman" w:cs="Times New Roman"/>
          <w:sz w:val="24"/>
          <w:szCs w:val="24"/>
        </w:rPr>
        <w:t>(</w:t>
      </w:r>
      <w:hyperlink r:id="rId6" w:history="1">
        <w:r w:rsidRPr="00F26C43">
          <w:rPr>
            <w:rStyle w:val="Hyperlink"/>
            <w:rFonts w:ascii="Times New Roman" w:hAnsi="Times New Roman" w:cs="Times New Roman"/>
            <w:color w:val="auto"/>
            <w:sz w:val="24"/>
            <w:szCs w:val="24"/>
          </w:rPr>
          <w:t>http://aalt.law.uh.edu/Indices/CP40Indices/CP40no758/CP40no758Pl.htm</w:t>
        </w:r>
      </w:hyperlink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 )</w:t>
      </w:r>
    </w:p>
    <w:p w:rsidR="00AE4504" w:rsidRDefault="00AE4504" w:rsidP="00AE4504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</w:p>
    <w:p w:rsidR="00AE4504" w:rsidRDefault="00AE4504" w:rsidP="00AE4504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</w:p>
    <w:p w:rsidR="00AE4504" w:rsidRPr="006D2BBB" w:rsidRDefault="00AE4504" w:rsidP="00AE4504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25 April 2016</w:t>
      </w:r>
    </w:p>
    <w:p w:rsidR="006B2F86" w:rsidRPr="00E71FC3" w:rsidRDefault="00AE4504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E4504" w:rsidRDefault="00AE4504" w:rsidP="00E71FC3">
      <w:pPr>
        <w:spacing w:after="0" w:line="240" w:lineRule="auto"/>
      </w:pPr>
      <w:r>
        <w:separator/>
      </w:r>
    </w:p>
  </w:endnote>
  <w:endnote w:type="continuationSeparator" w:id="0">
    <w:p w:rsidR="00AE4504" w:rsidRDefault="00AE450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E4504" w:rsidRDefault="00AE4504" w:rsidP="00E71FC3">
      <w:pPr>
        <w:spacing w:after="0" w:line="240" w:lineRule="auto"/>
      </w:pPr>
      <w:r>
        <w:separator/>
      </w:r>
    </w:p>
  </w:footnote>
  <w:footnote w:type="continuationSeparator" w:id="0">
    <w:p w:rsidR="00AE4504" w:rsidRDefault="00AE450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4504"/>
    <w:rsid w:val="00AB52E8"/>
    <w:rsid w:val="00AE4504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0B870A7-EC41-4168-AB01-A558246960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AE450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58/CP40no75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55</Words>
  <Characters>314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2016-05-14T19:33:00Z</dcterms:created>
  <dcterms:modified xsi:type="dcterms:W3CDTF">2016-05-14T19:33:00Z</dcterms:modified>
</cp:coreProperties>
</file>